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8B63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56F8B64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B63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B63F" w14:textId="77777777" w:rsidR="00C44B8B" w:rsidRPr="00B619F9" w:rsidRDefault="0051596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15969">
              <w:rPr>
                <w:b/>
                <w:sz w:val="26"/>
                <w:szCs w:val="26"/>
              </w:rPr>
              <w:t>202A_140</w:t>
            </w:r>
          </w:p>
        </w:tc>
      </w:tr>
      <w:tr w:rsidR="00A67559" w:rsidRPr="00AD3C21" w14:paraId="56F8B64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641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642" w14:textId="77777777" w:rsidR="00A67559" w:rsidRPr="00515969" w:rsidRDefault="00A22DC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15969">
              <w:rPr>
                <w:b/>
                <w:sz w:val="26"/>
                <w:szCs w:val="26"/>
                <w:lang w:val="en-US"/>
              </w:rPr>
              <w:t>2216618</w:t>
            </w:r>
          </w:p>
        </w:tc>
      </w:tr>
    </w:tbl>
    <w:p w14:paraId="56F8B64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56F8B64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56F8B64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56F8B64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56F8B64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56F8B649" w14:textId="77777777" w:rsidR="00C44B8B" w:rsidRPr="00CB6078" w:rsidRDefault="00C44B8B" w:rsidP="00C44B8B"/>
    <w:p w14:paraId="56F8B64A" w14:textId="77777777" w:rsidR="00C44B8B" w:rsidRPr="00CB6078" w:rsidRDefault="00C44B8B" w:rsidP="00C44B8B"/>
    <w:p w14:paraId="56F8B64B" w14:textId="77777777" w:rsidR="00C44B8B" w:rsidRPr="00CB6078" w:rsidRDefault="00C44B8B" w:rsidP="00C44B8B"/>
    <w:p w14:paraId="56F8B64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56F8B64D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56F8B64E" w14:textId="77777777" w:rsidR="00612811" w:rsidRPr="00440517" w:rsidRDefault="001C4D6B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440517" w:rsidRPr="00440517">
        <w:rPr>
          <w:b/>
          <w:sz w:val="24"/>
          <w:szCs w:val="24"/>
        </w:rPr>
        <w:t>Звено промежуточное ПТМ-7-2</w:t>
      </w:r>
      <w:r>
        <w:rPr>
          <w:b/>
          <w:sz w:val="24"/>
          <w:szCs w:val="24"/>
        </w:rPr>
        <w:t>)</w:t>
      </w:r>
      <w:r w:rsidR="007931FB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440517">
        <w:rPr>
          <w:b/>
          <w:sz w:val="26"/>
          <w:szCs w:val="26"/>
        </w:rPr>
        <w:t xml:space="preserve"> </w:t>
      </w:r>
      <w:r w:rsidR="00AA670B" w:rsidRPr="007931FB">
        <w:rPr>
          <w:b/>
          <w:sz w:val="26"/>
          <w:szCs w:val="26"/>
          <w:u w:val="single"/>
        </w:rPr>
        <w:t>202</w:t>
      </w:r>
      <w:r w:rsidR="00AA670B" w:rsidRPr="007931FB">
        <w:rPr>
          <w:b/>
          <w:sz w:val="26"/>
          <w:szCs w:val="26"/>
          <w:u w:val="single"/>
          <w:lang w:val="en-US"/>
        </w:rPr>
        <w:t>A</w:t>
      </w:r>
    </w:p>
    <w:p w14:paraId="56F8B64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6F8B65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6F8B651" w14:textId="77777777" w:rsidR="004F4E9E" w:rsidRPr="0044051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40517">
        <w:rPr>
          <w:sz w:val="24"/>
          <w:szCs w:val="24"/>
        </w:rPr>
        <w:t xml:space="preserve">Технические требования, характеристики </w:t>
      </w:r>
      <w:r w:rsidR="00770408" w:rsidRPr="00440517">
        <w:rPr>
          <w:sz w:val="24"/>
          <w:szCs w:val="24"/>
        </w:rPr>
        <w:t>линейной арматуры и гасителей вибрации</w:t>
      </w:r>
      <w:r w:rsidR="004F4E9E" w:rsidRPr="00440517">
        <w:rPr>
          <w:sz w:val="24"/>
          <w:szCs w:val="24"/>
        </w:rPr>
        <w:t xml:space="preserve"> должны соответствовать параметрам </w:t>
      </w:r>
      <w:r w:rsidR="00754DFF" w:rsidRPr="00440517">
        <w:rPr>
          <w:sz w:val="24"/>
          <w:szCs w:val="24"/>
        </w:rPr>
        <w:t xml:space="preserve">ТУ 3449-109-00111120-95 </w:t>
      </w:r>
      <w:r w:rsidR="00440517" w:rsidRPr="00440517">
        <w:rPr>
          <w:sz w:val="24"/>
          <w:szCs w:val="24"/>
        </w:rPr>
        <w:t>«</w:t>
      </w:r>
      <w:r w:rsidR="00754DFF" w:rsidRPr="00440517">
        <w:rPr>
          <w:sz w:val="24"/>
          <w:szCs w:val="24"/>
        </w:rPr>
        <w:t>Звенья промежуточные</w:t>
      </w:r>
      <w:r w:rsidR="00440517" w:rsidRPr="00440517">
        <w:rPr>
          <w:sz w:val="24"/>
          <w:szCs w:val="24"/>
        </w:rPr>
        <w:t>»</w:t>
      </w:r>
      <w:r w:rsidR="00754DFF" w:rsidRPr="00440517">
        <w:rPr>
          <w:sz w:val="24"/>
          <w:szCs w:val="24"/>
        </w:rPr>
        <w:t>.</w:t>
      </w:r>
    </w:p>
    <w:p w14:paraId="56F8B652" w14:textId="77777777" w:rsidR="00A305DC" w:rsidRDefault="00440517" w:rsidP="0007612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6F8B6AB" wp14:editId="56F8B6AC">
            <wp:extent cx="3810000" cy="3114675"/>
            <wp:effectExtent l="0" t="0" r="0" b="9525"/>
            <wp:docPr id="1" name="Рисунок 1" descr="&amp;Zcy;&amp;vcy;&amp;iecy;&amp;ncy;&amp;ocy; &amp;pcy;&amp;rcy;&amp;ocy;&amp;mcy;&amp;iecy;&amp;zhcy;&amp;ucy;&amp;tcy;&amp;ocy;&amp;chcy;&amp;ncy;&amp;ocy;&amp;iecy; &amp;Pcy;&amp;Tcy;&amp;Mcy;- 7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vcy;&amp;iecy;&amp;ncy;&amp;ocy; &amp;pcy;&amp;rcy;&amp;ocy;&amp;mcy;&amp;iecy;&amp;zhcy;&amp;ucy;&amp;tcy;&amp;ocy;&amp;chcy;&amp;ncy;&amp;ocy;&amp;iecy; &amp;Pcy;&amp;Tcy;&amp;Mcy;- 7-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8B653" w14:textId="77777777" w:rsidR="00440517" w:rsidRDefault="0044051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8"/>
      </w:tblGrid>
      <w:tr w:rsidR="00440517" w14:paraId="56F8B656" w14:textId="77777777" w:rsidTr="007931FB">
        <w:tc>
          <w:tcPr>
            <w:tcW w:w="5377" w:type="dxa"/>
          </w:tcPr>
          <w:p w14:paraId="56F8B654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Марка:</w:t>
            </w:r>
          </w:p>
        </w:tc>
        <w:tc>
          <w:tcPr>
            <w:tcW w:w="5378" w:type="dxa"/>
          </w:tcPr>
          <w:p w14:paraId="56F8B655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ПТМ- 7-2</w:t>
            </w:r>
          </w:p>
        </w:tc>
      </w:tr>
      <w:tr w:rsidR="00440517" w14:paraId="56F8B659" w14:textId="77777777" w:rsidTr="007931FB">
        <w:tc>
          <w:tcPr>
            <w:tcW w:w="5377" w:type="dxa"/>
          </w:tcPr>
          <w:p w14:paraId="56F8B657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Размер b, мм:</w:t>
            </w:r>
          </w:p>
        </w:tc>
        <w:tc>
          <w:tcPr>
            <w:tcW w:w="5378" w:type="dxa"/>
          </w:tcPr>
          <w:p w14:paraId="56F8B658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16</w:t>
            </w:r>
          </w:p>
        </w:tc>
      </w:tr>
      <w:tr w:rsidR="00440517" w14:paraId="56F8B65C" w14:textId="77777777" w:rsidTr="007931FB">
        <w:tc>
          <w:tcPr>
            <w:tcW w:w="5377" w:type="dxa"/>
          </w:tcPr>
          <w:p w14:paraId="56F8B65A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Размер B, мм:</w:t>
            </w:r>
          </w:p>
        </w:tc>
        <w:tc>
          <w:tcPr>
            <w:tcW w:w="5378" w:type="dxa"/>
          </w:tcPr>
          <w:p w14:paraId="56F8B65B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17</w:t>
            </w:r>
          </w:p>
        </w:tc>
      </w:tr>
      <w:tr w:rsidR="00440517" w14:paraId="56F8B65F" w14:textId="77777777" w:rsidTr="007931FB">
        <w:tc>
          <w:tcPr>
            <w:tcW w:w="5377" w:type="dxa"/>
          </w:tcPr>
          <w:p w14:paraId="56F8B65D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Размер B1, мм:</w:t>
            </w:r>
          </w:p>
        </w:tc>
        <w:tc>
          <w:tcPr>
            <w:tcW w:w="5378" w:type="dxa"/>
          </w:tcPr>
          <w:p w14:paraId="56F8B65E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61</w:t>
            </w:r>
          </w:p>
        </w:tc>
      </w:tr>
      <w:tr w:rsidR="00440517" w14:paraId="56F8B662" w14:textId="77777777" w:rsidTr="007931FB">
        <w:tc>
          <w:tcPr>
            <w:tcW w:w="5377" w:type="dxa"/>
          </w:tcPr>
          <w:p w14:paraId="56F8B660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Размер d, мм:</w:t>
            </w:r>
          </w:p>
        </w:tc>
        <w:tc>
          <w:tcPr>
            <w:tcW w:w="5378" w:type="dxa"/>
          </w:tcPr>
          <w:p w14:paraId="56F8B661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16</w:t>
            </w:r>
          </w:p>
        </w:tc>
      </w:tr>
      <w:tr w:rsidR="00440517" w14:paraId="56F8B665" w14:textId="77777777" w:rsidTr="007931FB">
        <w:tc>
          <w:tcPr>
            <w:tcW w:w="5377" w:type="dxa"/>
          </w:tcPr>
          <w:p w14:paraId="56F8B663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Размер D, мм:</w:t>
            </w:r>
          </w:p>
        </w:tc>
        <w:tc>
          <w:tcPr>
            <w:tcW w:w="5378" w:type="dxa"/>
          </w:tcPr>
          <w:p w14:paraId="56F8B664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17</w:t>
            </w:r>
          </w:p>
        </w:tc>
      </w:tr>
      <w:tr w:rsidR="00440517" w14:paraId="56F8B668" w14:textId="77777777" w:rsidTr="007931FB">
        <w:tc>
          <w:tcPr>
            <w:tcW w:w="5377" w:type="dxa"/>
          </w:tcPr>
          <w:p w14:paraId="56F8B666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Размер H, мм:</w:t>
            </w:r>
          </w:p>
        </w:tc>
        <w:tc>
          <w:tcPr>
            <w:tcW w:w="5378" w:type="dxa"/>
          </w:tcPr>
          <w:p w14:paraId="56F8B667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80</w:t>
            </w:r>
          </w:p>
        </w:tc>
      </w:tr>
      <w:tr w:rsidR="00440517" w14:paraId="56F8B66B" w14:textId="77777777" w:rsidTr="007931FB">
        <w:tc>
          <w:tcPr>
            <w:tcW w:w="5377" w:type="dxa"/>
          </w:tcPr>
          <w:p w14:paraId="56F8B669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Размер L, мм:</w:t>
            </w:r>
          </w:p>
        </w:tc>
        <w:tc>
          <w:tcPr>
            <w:tcW w:w="5378" w:type="dxa"/>
          </w:tcPr>
          <w:p w14:paraId="56F8B66A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60</w:t>
            </w:r>
          </w:p>
        </w:tc>
      </w:tr>
      <w:tr w:rsidR="00440517" w14:paraId="56F8B66E" w14:textId="77777777" w:rsidTr="007931FB">
        <w:tc>
          <w:tcPr>
            <w:tcW w:w="5377" w:type="dxa"/>
          </w:tcPr>
          <w:p w14:paraId="56F8B66C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Размер L1, мм:</w:t>
            </w:r>
          </w:p>
        </w:tc>
        <w:tc>
          <w:tcPr>
            <w:tcW w:w="5378" w:type="dxa"/>
          </w:tcPr>
          <w:p w14:paraId="56F8B66D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96</w:t>
            </w:r>
          </w:p>
        </w:tc>
      </w:tr>
      <w:tr w:rsidR="00440517" w14:paraId="56F8B671" w14:textId="77777777" w:rsidTr="007931FB">
        <w:tc>
          <w:tcPr>
            <w:tcW w:w="5377" w:type="dxa"/>
          </w:tcPr>
          <w:p w14:paraId="56F8B66F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Разрушающая нагрузка, кН, не менее:</w:t>
            </w:r>
          </w:p>
        </w:tc>
        <w:tc>
          <w:tcPr>
            <w:tcW w:w="5378" w:type="dxa"/>
          </w:tcPr>
          <w:p w14:paraId="56F8B670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70</w:t>
            </w:r>
          </w:p>
        </w:tc>
      </w:tr>
      <w:tr w:rsidR="00440517" w14:paraId="56F8B674" w14:textId="77777777" w:rsidTr="007931FB">
        <w:tc>
          <w:tcPr>
            <w:tcW w:w="5377" w:type="dxa"/>
          </w:tcPr>
          <w:p w14:paraId="56F8B672" w14:textId="77777777" w:rsidR="00440517" w:rsidRPr="00440517" w:rsidRDefault="00440517" w:rsidP="007931FB">
            <w:pPr>
              <w:jc w:val="righ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 xml:space="preserve">Масса, </w:t>
            </w:r>
            <w:proofErr w:type="gramStart"/>
            <w:r w:rsidRPr="00440517">
              <w:rPr>
                <w:sz w:val="22"/>
                <w:szCs w:val="22"/>
              </w:rPr>
              <w:t>кг</w:t>
            </w:r>
            <w:proofErr w:type="gramEnd"/>
            <w:r w:rsidRPr="00440517">
              <w:rPr>
                <w:sz w:val="22"/>
                <w:szCs w:val="22"/>
              </w:rPr>
              <w:t>:</w:t>
            </w:r>
          </w:p>
        </w:tc>
        <w:tc>
          <w:tcPr>
            <w:tcW w:w="5378" w:type="dxa"/>
          </w:tcPr>
          <w:p w14:paraId="56F8B673" w14:textId="77777777" w:rsidR="00440517" w:rsidRPr="00440517" w:rsidRDefault="00440517" w:rsidP="007931FB">
            <w:pPr>
              <w:ind w:firstLine="10"/>
              <w:jc w:val="left"/>
              <w:rPr>
                <w:sz w:val="22"/>
                <w:szCs w:val="22"/>
              </w:rPr>
            </w:pPr>
            <w:r w:rsidRPr="00440517">
              <w:rPr>
                <w:sz w:val="22"/>
                <w:szCs w:val="22"/>
              </w:rPr>
              <w:t>0,80</w:t>
            </w:r>
          </w:p>
        </w:tc>
      </w:tr>
    </w:tbl>
    <w:p w14:paraId="56F8B675" w14:textId="77777777" w:rsidR="00440517" w:rsidRDefault="0044051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6F8B676" w14:textId="77777777" w:rsidR="00440517" w:rsidRDefault="00440517" w:rsidP="00440517">
      <w:pPr>
        <w:ind w:firstLine="0"/>
        <w:jc w:val="left"/>
        <w:rPr>
          <w:sz w:val="24"/>
          <w:szCs w:val="24"/>
        </w:rPr>
      </w:pPr>
    </w:p>
    <w:p w14:paraId="56F8B677" w14:textId="77777777" w:rsidR="007931FB" w:rsidRPr="00440517" w:rsidRDefault="007931FB" w:rsidP="00440517">
      <w:pPr>
        <w:ind w:firstLine="0"/>
        <w:jc w:val="left"/>
        <w:rPr>
          <w:vanish/>
          <w:sz w:val="24"/>
          <w:szCs w:val="24"/>
        </w:rPr>
      </w:pPr>
    </w:p>
    <w:p w14:paraId="56F8B678" w14:textId="77777777" w:rsidR="00440517" w:rsidRDefault="0044051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6F8B67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56F8B67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56F8B67B" w14:textId="77777777" w:rsidR="008B257B" w:rsidRPr="00A24900" w:rsidRDefault="008B257B" w:rsidP="008B257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56F8B67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F8B67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F8B67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6F8B67F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F8B68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6F8B68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6F8B682" w14:textId="1FF12A15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761FB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6F8B683" w14:textId="21D8152C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E5C1B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6F8B68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56F8B685" w14:textId="77777777" w:rsidR="00DE0C6D" w:rsidRPr="00F64720" w:rsidRDefault="00843900" w:rsidP="008B257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56F8B686" w14:textId="77777777" w:rsidR="001C72DB" w:rsidRPr="00B619F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56F8B687" w14:textId="77777777" w:rsidR="00F612AC" w:rsidRPr="00754DFF" w:rsidRDefault="00754DF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54DFF">
        <w:rPr>
          <w:sz w:val="24"/>
          <w:szCs w:val="24"/>
        </w:rPr>
        <w:t xml:space="preserve">ТУ 3449-109-00111120-95 </w:t>
      </w:r>
      <w:r w:rsidR="00440517">
        <w:rPr>
          <w:sz w:val="24"/>
          <w:szCs w:val="24"/>
        </w:rPr>
        <w:t>«</w:t>
      </w:r>
      <w:r w:rsidRPr="00754DFF">
        <w:rPr>
          <w:sz w:val="24"/>
          <w:szCs w:val="24"/>
        </w:rPr>
        <w:t>Звенья промежуточные</w:t>
      </w:r>
      <w:r w:rsidR="00440517">
        <w:rPr>
          <w:sz w:val="24"/>
          <w:szCs w:val="24"/>
        </w:rPr>
        <w:t>»</w:t>
      </w:r>
      <w:r w:rsidR="00A67559" w:rsidRPr="00754DFF">
        <w:rPr>
          <w:sz w:val="24"/>
          <w:szCs w:val="24"/>
        </w:rPr>
        <w:t>;</w:t>
      </w:r>
    </w:p>
    <w:p w14:paraId="56F8B68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56F8B68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56F8B68A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 xml:space="preserve">ГОСТ </w:t>
      </w:r>
      <w:r w:rsidRPr="00C21AF8">
        <w:rPr>
          <w:sz w:val="24"/>
          <w:szCs w:val="24"/>
        </w:rPr>
        <w:lastRenderedPageBreak/>
        <w:t>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6F8B68B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56F8B68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6F8B68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6F8B68E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56F8B68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56F8B69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E91D2C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56F8B69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6F8B69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56F8B69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91D2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6F8B69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F8B69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56F8B69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56F8B69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F8B69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6F8B69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56F8B69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56F8B69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6F8B69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56F8B69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56F8B69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56F8B69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6F8B6A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56F8B6A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6F8B6A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6F8B6A3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6F8B6A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F8B6A5" w14:textId="77777777" w:rsidR="006D1941" w:rsidRPr="00CB6078" w:rsidRDefault="006D1941" w:rsidP="00451C4D">
      <w:pPr>
        <w:rPr>
          <w:sz w:val="26"/>
          <w:szCs w:val="26"/>
        </w:rPr>
      </w:pPr>
    </w:p>
    <w:p w14:paraId="56F8B6A6" w14:textId="77777777" w:rsidR="001D6900" w:rsidRPr="00CB6078" w:rsidRDefault="001D6900" w:rsidP="00451C4D">
      <w:pPr>
        <w:rPr>
          <w:sz w:val="26"/>
          <w:szCs w:val="26"/>
        </w:rPr>
      </w:pPr>
    </w:p>
    <w:p w14:paraId="56F8B6A7" w14:textId="77777777" w:rsidR="004A2665" w:rsidRPr="00CB6078" w:rsidRDefault="004A2665" w:rsidP="00451C4D">
      <w:pPr>
        <w:rPr>
          <w:sz w:val="26"/>
          <w:szCs w:val="26"/>
        </w:rPr>
      </w:pPr>
    </w:p>
    <w:p w14:paraId="56F8B6A8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6F8B6A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56F8B6A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8B6AF" w14:textId="77777777" w:rsidR="008C5A82" w:rsidRDefault="008C5A82">
      <w:r>
        <w:separator/>
      </w:r>
    </w:p>
  </w:endnote>
  <w:endnote w:type="continuationSeparator" w:id="0">
    <w:p w14:paraId="56F8B6B0" w14:textId="77777777" w:rsidR="008C5A82" w:rsidRDefault="008C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8B6AD" w14:textId="77777777" w:rsidR="008C5A82" w:rsidRDefault="008C5A82">
      <w:r>
        <w:separator/>
      </w:r>
    </w:p>
  </w:footnote>
  <w:footnote w:type="continuationSeparator" w:id="0">
    <w:p w14:paraId="56F8B6AE" w14:textId="77777777" w:rsidR="008C5A82" w:rsidRDefault="008C5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8B6B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6F8B6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5CB"/>
    <w:rsid w:val="00026ECC"/>
    <w:rsid w:val="00027351"/>
    <w:rsid w:val="000310BC"/>
    <w:rsid w:val="000312FC"/>
    <w:rsid w:val="0003144D"/>
    <w:rsid w:val="00031516"/>
    <w:rsid w:val="00032681"/>
    <w:rsid w:val="0003369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12D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CEA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517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969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2F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B9B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DFF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1FBB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1FB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0AA9"/>
    <w:rsid w:val="008B1E2C"/>
    <w:rsid w:val="008B22FE"/>
    <w:rsid w:val="008B257B"/>
    <w:rsid w:val="008B41DF"/>
    <w:rsid w:val="008B6EBD"/>
    <w:rsid w:val="008C09F5"/>
    <w:rsid w:val="008C20E5"/>
    <w:rsid w:val="008C2337"/>
    <w:rsid w:val="008C3F61"/>
    <w:rsid w:val="008C4722"/>
    <w:rsid w:val="008C59F1"/>
    <w:rsid w:val="008C5A82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2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1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DCE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9F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D2C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1C72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8B6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BAA19-FD58-41BE-9B36-C7F235AC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302DBE-E9A6-484C-BA5C-0BD27530B575}">
  <ds:schemaRefs>
    <ds:schemaRef ds:uri="http://schemas.microsoft.com/office/2006/documentManagement/types"/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CAD3296-2086-4C83-962B-FEB4950C1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7D2919-F8A5-46D2-9248-189FB5B2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961</Words>
  <Characters>7123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2015-10-09T09:44:00Z</dcterms:created>
  <dcterms:modified xsi:type="dcterms:W3CDTF">2015-10-09T09:44:00Z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